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1A000" w14:textId="77777777" w:rsidR="003C45B9" w:rsidRDefault="003C45B9" w:rsidP="003C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PALMER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1213E6E3" w14:textId="77777777" w:rsidR="003C45B9" w:rsidRDefault="003C45B9" w:rsidP="003C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14:paraId="208D3F80" w14:textId="77777777" w:rsidR="003C45B9" w:rsidRDefault="003C45B9" w:rsidP="003C45B9">
      <w:pPr>
        <w:rPr>
          <w:rFonts w:ascii="Times New Roman" w:hAnsi="Times New Roman" w:cs="Times New Roman"/>
        </w:rPr>
      </w:pPr>
    </w:p>
    <w:p w14:paraId="65C9CB58" w14:textId="77777777" w:rsidR="003C45B9" w:rsidRDefault="003C45B9" w:rsidP="003C45B9">
      <w:pPr>
        <w:rPr>
          <w:rFonts w:ascii="Times New Roman" w:hAnsi="Times New Roman" w:cs="Times New Roman"/>
        </w:rPr>
      </w:pPr>
    </w:p>
    <w:p w14:paraId="098AD181" w14:textId="77777777" w:rsidR="003C45B9" w:rsidRDefault="003C45B9" w:rsidP="003C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2D93EFDF" w14:textId="77777777" w:rsidR="003C45B9" w:rsidRDefault="003C45B9" w:rsidP="003C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F6605B8" w14:textId="77777777" w:rsidR="003C45B9" w:rsidRDefault="003C45B9" w:rsidP="003C45B9">
      <w:pPr>
        <w:rPr>
          <w:rFonts w:ascii="Times New Roman" w:hAnsi="Times New Roman" w:cs="Times New Roman"/>
        </w:rPr>
      </w:pPr>
    </w:p>
    <w:p w14:paraId="27F6372A" w14:textId="77777777" w:rsidR="003C45B9" w:rsidRDefault="003C45B9" w:rsidP="003C45B9">
      <w:pPr>
        <w:rPr>
          <w:rFonts w:ascii="Times New Roman" w:hAnsi="Times New Roman" w:cs="Times New Roman"/>
        </w:rPr>
      </w:pPr>
    </w:p>
    <w:p w14:paraId="2BAF1F80" w14:textId="77777777" w:rsidR="003C45B9" w:rsidRDefault="003C45B9" w:rsidP="003C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John Barton, Master of </w:t>
      </w:r>
      <w:proofErr w:type="spellStart"/>
      <w:proofErr w:type="gramStart"/>
      <w:r>
        <w:rPr>
          <w:rFonts w:ascii="Times New Roman" w:hAnsi="Times New Roman" w:cs="Times New Roman"/>
        </w:rPr>
        <w:t>St.Bartholomew’s</w:t>
      </w:r>
      <w:proofErr w:type="spellEnd"/>
      <w:proofErr w:type="gramEnd"/>
      <w:r>
        <w:rPr>
          <w:rFonts w:ascii="Times New Roman" w:hAnsi="Times New Roman" w:cs="Times New Roman"/>
        </w:rPr>
        <w:t xml:space="preserve"> Hospital, London(q.v.), and</w:t>
      </w:r>
    </w:p>
    <w:p w14:paraId="785831C9" w14:textId="77777777" w:rsidR="003C45B9" w:rsidRDefault="003C45B9" w:rsidP="003C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Edward Westby(q.v.).    (ibid.) </w:t>
      </w:r>
    </w:p>
    <w:p w14:paraId="6A7AE660" w14:textId="77777777" w:rsidR="003C45B9" w:rsidRDefault="003C45B9" w:rsidP="003C45B9">
      <w:pPr>
        <w:rPr>
          <w:rFonts w:ascii="Times New Roman" w:hAnsi="Times New Roman" w:cs="Times New Roman"/>
        </w:rPr>
      </w:pPr>
    </w:p>
    <w:p w14:paraId="07E4E28C" w14:textId="77777777" w:rsidR="003C45B9" w:rsidRDefault="003C45B9" w:rsidP="003C45B9">
      <w:pPr>
        <w:rPr>
          <w:rFonts w:ascii="Times New Roman" w:hAnsi="Times New Roman" w:cs="Times New Roman"/>
        </w:rPr>
      </w:pPr>
    </w:p>
    <w:p w14:paraId="72D3B706" w14:textId="77777777" w:rsidR="003C45B9" w:rsidRDefault="003C45B9" w:rsidP="003C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August 2018</w:t>
      </w:r>
    </w:p>
    <w:p w14:paraId="13984A49" w14:textId="77777777" w:rsidR="006B2F86" w:rsidRPr="00E71FC3" w:rsidRDefault="003C45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37350" w14:textId="77777777" w:rsidR="003C45B9" w:rsidRDefault="003C45B9" w:rsidP="00E71FC3">
      <w:r>
        <w:separator/>
      </w:r>
    </w:p>
  </w:endnote>
  <w:endnote w:type="continuationSeparator" w:id="0">
    <w:p w14:paraId="288FD9F5" w14:textId="77777777" w:rsidR="003C45B9" w:rsidRDefault="003C45B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FF4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69B0D" w14:textId="77777777" w:rsidR="003C45B9" w:rsidRDefault="003C45B9" w:rsidP="00E71FC3">
      <w:r>
        <w:separator/>
      </w:r>
    </w:p>
  </w:footnote>
  <w:footnote w:type="continuationSeparator" w:id="0">
    <w:p w14:paraId="4ACC405D" w14:textId="77777777" w:rsidR="003C45B9" w:rsidRDefault="003C45B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B9"/>
    <w:rsid w:val="001A7C09"/>
    <w:rsid w:val="003C45B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22432"/>
  <w15:chartTrackingRefBased/>
  <w15:docId w15:val="{1B20F22F-52F9-40BC-BC6F-9CF3F3A6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45B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2018-09-21T20:45:00Z</dcterms:created>
  <dcterms:modified xsi:type="dcterms:W3CDTF">2018-09-21T20:46:00Z</dcterms:modified>
</cp:coreProperties>
</file>